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32BA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472DB08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3EDB1519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92B3F0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0DE630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49DC6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6582B4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4220F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B7E26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37CC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7AE33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D2995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509A83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2D443E27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2E11183D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DBAD3B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919ECD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B860DAA" w14:textId="0D9268DC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Cs/>
          <w:sz w:val="24"/>
          <w:szCs w:val="24"/>
        </w:rPr>
        <w:t>202</w:t>
      </w:r>
      <w:r w:rsidR="00F71207">
        <w:rPr>
          <w:rFonts w:ascii="Times New Roman" w:hAnsi="Times New Roman" w:cs="Times New Roman"/>
          <w:bCs/>
          <w:sz w:val="24"/>
          <w:szCs w:val="24"/>
        </w:rPr>
        <w:t>1</w:t>
      </w:r>
      <w:r w:rsidR="006C77A2">
        <w:rPr>
          <w:rFonts w:ascii="Times New Roman" w:hAnsi="Times New Roman" w:cs="Times New Roman"/>
          <w:bCs/>
          <w:sz w:val="24"/>
          <w:szCs w:val="24"/>
        </w:rPr>
        <w:t>-202</w:t>
      </w:r>
      <w:r w:rsidR="00F71207">
        <w:rPr>
          <w:rFonts w:ascii="Times New Roman" w:hAnsi="Times New Roman" w:cs="Times New Roman"/>
          <w:bCs/>
          <w:sz w:val="24"/>
          <w:szCs w:val="24"/>
        </w:rPr>
        <w:t>2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60C721E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6B7699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7FB1BED1" w14:textId="77777777" w:rsidR="00926D13" w:rsidRPr="00760F4A" w:rsidRDefault="00371EE7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60F2661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4263A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F6EB5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E6BDA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86C537A" w14:textId="4416E9DA" w:rsidR="00ED06EE" w:rsidRPr="005A0F2E" w:rsidRDefault="00F71207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Г.И.Егорова</w:t>
      </w:r>
      <w:proofErr w:type="spellEnd"/>
    </w:p>
    <w:p w14:paraId="7ECB3B85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B7531A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BFAF6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7AC8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16B2A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8FABC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7CBEC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96FD77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6AB2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1BB3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8B72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7627A8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C3A7C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C9AC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BE977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885439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13C7F4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AACC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F3A75D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68566D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C883EA" w14:textId="177AD11E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7120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F0DE8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F798C90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15124103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7B5A8" w14:textId="529AEC6E" w:rsidR="004D17F7" w:rsidRPr="001E3252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1E3252">
        <w:rPr>
          <w:rFonts w:ascii="Times New Roman" w:hAnsi="Times New Roman" w:cs="Times New Roman"/>
          <w:sz w:val="24"/>
          <w:szCs w:val="24"/>
        </w:rPr>
        <w:t xml:space="preserve"> на территории Ханты-Мансийского автономного округа – Югры в 202</w:t>
      </w:r>
      <w:r w:rsidR="00F71207">
        <w:rPr>
          <w:rFonts w:ascii="Times New Roman" w:hAnsi="Times New Roman" w:cs="Times New Roman"/>
          <w:sz w:val="24"/>
          <w:szCs w:val="24"/>
        </w:rPr>
        <w:t>1</w:t>
      </w:r>
      <w:r w:rsidRPr="001E3252">
        <w:rPr>
          <w:rFonts w:ascii="Times New Roman" w:hAnsi="Times New Roman" w:cs="Times New Roman"/>
          <w:sz w:val="24"/>
          <w:szCs w:val="24"/>
        </w:rPr>
        <w:t>-202</w:t>
      </w:r>
      <w:r w:rsidR="00F71207">
        <w:rPr>
          <w:rFonts w:ascii="Times New Roman" w:hAnsi="Times New Roman" w:cs="Times New Roman"/>
          <w:sz w:val="24"/>
          <w:szCs w:val="24"/>
        </w:rPr>
        <w:t>2</w:t>
      </w:r>
      <w:r w:rsidRPr="001E3252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подготовлены в соответствии </w:t>
      </w:r>
      <w:proofErr w:type="gramStart"/>
      <w:r w:rsidRPr="001E32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3252">
        <w:rPr>
          <w:rFonts w:ascii="Times New Roman" w:hAnsi="Times New Roman" w:cs="Times New Roman"/>
          <w:sz w:val="24"/>
          <w:szCs w:val="24"/>
        </w:rPr>
        <w:t>:</w:t>
      </w:r>
    </w:p>
    <w:p w14:paraId="032B96FF" w14:textId="4592677A" w:rsidR="00F71207" w:rsidRPr="00F71207" w:rsidRDefault="004D17F7" w:rsidP="00F71207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E3252">
        <w:rPr>
          <w:rFonts w:ascii="Times New Roman" w:hAnsi="Times New Roman" w:cs="Times New Roman"/>
          <w:sz w:val="24"/>
          <w:szCs w:val="24"/>
        </w:rPr>
        <w:t>-</w:t>
      </w:r>
      <w:r w:rsidR="00F71207" w:rsidRPr="00F71207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 и методическими рекомендациями по организации и проведению школьного и муниципального этапов всероссийской олимпиады школьников в 2021-2022 учебном году </w:t>
      </w:r>
      <w:r w:rsidR="00F71207" w:rsidRPr="00F71207">
        <w:rPr>
          <w:rFonts w:ascii="Times New Roman" w:eastAsia="Calibri" w:hAnsi="Times New Roman" w:cs="Times New Roman"/>
          <w:sz w:val="24"/>
          <w:szCs w:val="24"/>
          <w:lang w:eastAsia="en-US"/>
        </w:rPr>
        <w:t>(Зарегистрировано в Минюсте России 05.03.2021 N 62664);</w:t>
      </w:r>
    </w:p>
    <w:p w14:paraId="3A4C6604" w14:textId="77777777" w:rsidR="00F71207" w:rsidRPr="00F71207" w:rsidRDefault="00F71207" w:rsidP="00F71207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1207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приказом Министерства просвещения Российской Федерации от 21.06.2021 № 353 «Об утверждении итоговых результатов всероссийской олимпиады школьников, проведенной в 2020/21 учебном году, по каждому общеобразовательному предмету»;</w:t>
      </w:r>
    </w:p>
    <w:p w14:paraId="1FF275D5" w14:textId="77777777" w:rsidR="00F71207" w:rsidRPr="00F71207" w:rsidRDefault="00F71207" w:rsidP="00F71207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207">
        <w:rPr>
          <w:rFonts w:ascii="Times New Roman" w:hAnsi="Times New Roman" w:cs="Times New Roman"/>
          <w:sz w:val="24"/>
          <w:szCs w:val="24"/>
        </w:rPr>
        <w:t xml:space="preserve">- рекомендациями Центральной предметно-методической комиссии по химии (протокол № 3 от 17.07.2020 г.). 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F71207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F71207">
        <w:rPr>
          <w:rFonts w:ascii="Times New Roman" w:hAnsi="Times New Roman" w:cs="Times New Roman"/>
          <w:sz w:val="24"/>
          <w:szCs w:val="24"/>
        </w:rPr>
        <w:t xml:space="preserve"> инфекции (COVID-19)» допускается проведение школьного и муниципального этапов олимпиады с использованием информационно-коммуникационных технологий;</w:t>
      </w:r>
    </w:p>
    <w:p w14:paraId="339F36B5" w14:textId="77777777" w:rsidR="00F71207" w:rsidRPr="00F71207" w:rsidRDefault="00F71207" w:rsidP="00F71207">
      <w:pPr>
        <w:numPr>
          <w:ilvl w:val="0"/>
          <w:numId w:val="31"/>
        </w:numPr>
        <w:tabs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712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приказа Департамента образования и молодежной политики Ханты-Мансийского автономного округа – Югры от 22.09.2021 № 10-П -1273 «Об утверждении </w:t>
      </w:r>
      <w:proofErr w:type="gramStart"/>
      <w:r w:rsidRPr="00F71207">
        <w:rPr>
          <w:rFonts w:ascii="Times New Roman" w:eastAsia="Calibri" w:hAnsi="Times New Roman" w:cs="Times New Roman"/>
          <w:sz w:val="24"/>
          <w:szCs w:val="24"/>
          <w:lang w:eastAsia="en-US"/>
        </w:rPr>
        <w:t>сроков проведения муниципального этапа всероссийской олимпиады школьников</w:t>
      </w:r>
      <w:proofErr w:type="gramEnd"/>
      <w:r w:rsidRPr="00F712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Ханты-Мансийском автономном округе – Югре в 2021-2022 учебном году»;</w:t>
      </w:r>
    </w:p>
    <w:p w14:paraId="7E029EC8" w14:textId="77777777" w:rsidR="00F71207" w:rsidRPr="00F71207" w:rsidRDefault="00F71207" w:rsidP="00F71207">
      <w:pPr>
        <w:numPr>
          <w:ilvl w:val="0"/>
          <w:numId w:val="31"/>
        </w:numPr>
        <w:tabs>
          <w:tab w:val="left" w:pos="993"/>
        </w:tabs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712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приказа Департамента образования и молодежной политики Ханты-Мансийского автономного округа – Югры от 28.09.2021 № 10-П - 1308 «Об утверждении состава предметно-методических комиссий по общеобразовательным предметам всероссийской олимпиады школьников </w:t>
      </w:r>
      <w:proofErr w:type="gramStart"/>
      <w:r w:rsidRPr="00F712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Pr="00F712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F712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Ханты-Мансийском</w:t>
      </w:r>
      <w:proofErr w:type="gramEnd"/>
      <w:r w:rsidRPr="00F712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автономном округе – Югре в 2021-2022 учебном год» </w:t>
      </w:r>
    </w:p>
    <w:p w14:paraId="7AAF4A40" w14:textId="3341ECF1" w:rsidR="00413D56" w:rsidRPr="00AE07FB" w:rsidRDefault="00413D56" w:rsidP="00F7120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7FB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49CC0E86" w14:textId="77777777" w:rsidR="000759BA" w:rsidRPr="005A0F2E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A0F2E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A0F2E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A0F2E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3455FFE0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6245FC01" w14:textId="77777777" w:rsidR="00435D94" w:rsidRPr="005A0F2E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A0F2E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E1A514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ascii="Times New Roman" w:hAnsi="Times New Roman" w:cs="Times New Roman"/>
          <w:sz w:val="24"/>
          <w:szCs w:val="24"/>
        </w:rPr>
        <w:t>обучающихся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3886CDA1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268B5967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CF0D6F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F19BEF" w14:textId="77777777" w:rsidR="00ED06EE" w:rsidRPr="005A0F2E" w:rsidRDefault="00ED06EE" w:rsidP="00F52E0D">
      <w:pPr>
        <w:pStyle w:val="11"/>
        <w:spacing w:line="240" w:lineRule="auto"/>
      </w:pPr>
    </w:p>
    <w:p w14:paraId="31F7FFA9" w14:textId="77777777" w:rsidR="00ED06EE" w:rsidRPr="005A0F2E" w:rsidRDefault="00913717" w:rsidP="00F52E0D">
      <w:pPr>
        <w:pStyle w:val="11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1217B616" w14:textId="5578A161" w:rsidR="00827F37" w:rsidRPr="002B6F0E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</w:t>
      </w:r>
      <w:r w:rsidR="006C77A2">
        <w:rPr>
          <w:rFonts w:ascii="Times New Roman" w:hAnsi="Times New Roman" w:cs="Times New Roman"/>
          <w:sz w:val="24"/>
          <w:szCs w:val="24"/>
        </w:rPr>
        <w:t>202</w:t>
      </w:r>
      <w:r w:rsidR="00F71207">
        <w:rPr>
          <w:rFonts w:ascii="Times New Roman" w:hAnsi="Times New Roman" w:cs="Times New Roman"/>
          <w:sz w:val="24"/>
          <w:szCs w:val="24"/>
        </w:rPr>
        <w:t>1</w:t>
      </w:r>
      <w:r w:rsidR="006C77A2">
        <w:rPr>
          <w:rFonts w:ascii="Times New Roman" w:hAnsi="Times New Roman" w:cs="Times New Roman"/>
          <w:sz w:val="24"/>
          <w:szCs w:val="24"/>
        </w:rPr>
        <w:t>-202</w:t>
      </w:r>
      <w:r w:rsidR="00F71207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5A0F2E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5A0F2E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образования и молодежной политики Ханты-Мансийского автономного округа – Югры </w:t>
      </w:r>
      <w:proofErr w:type="gramStart"/>
      <w:r w:rsidR="0007133E" w:rsidRPr="002B6F0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7133E" w:rsidRPr="002B6F0E">
        <w:rPr>
          <w:rFonts w:ascii="Times New Roman" w:hAnsi="Times New Roman" w:cs="Times New Roman"/>
          <w:sz w:val="24"/>
          <w:szCs w:val="24"/>
        </w:rPr>
        <w:t xml:space="preserve"> </w:t>
      </w:r>
      <w:r w:rsidR="004214BD" w:rsidRPr="002B6F0E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2B6F0E">
        <w:rPr>
          <w:rFonts w:ascii="Times New Roman" w:hAnsi="Times New Roman" w:cs="Times New Roman"/>
          <w:sz w:val="24"/>
          <w:szCs w:val="24"/>
        </w:rPr>
        <w:t>__________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07133E" w:rsidRPr="002B6F0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7133E" w:rsidRPr="002B6F0E">
        <w:rPr>
          <w:rFonts w:ascii="Times New Roman" w:hAnsi="Times New Roman" w:cs="Times New Roman"/>
          <w:sz w:val="24"/>
          <w:szCs w:val="24"/>
        </w:rPr>
        <w:t xml:space="preserve">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2B6F0E">
        <w:rPr>
          <w:rFonts w:ascii="Times New Roman" w:hAnsi="Times New Roman" w:cs="Times New Roman"/>
          <w:sz w:val="24"/>
          <w:szCs w:val="24"/>
        </w:rPr>
        <w:t xml:space="preserve">в </w:t>
      </w:r>
      <w:r w:rsidR="006C77A2" w:rsidRPr="002B6F0E">
        <w:rPr>
          <w:rFonts w:ascii="Times New Roman" w:hAnsi="Times New Roman" w:cs="Times New Roman"/>
          <w:sz w:val="24"/>
          <w:szCs w:val="24"/>
        </w:rPr>
        <w:t>202</w:t>
      </w:r>
      <w:r w:rsidR="00F71207">
        <w:rPr>
          <w:rFonts w:ascii="Times New Roman" w:hAnsi="Times New Roman" w:cs="Times New Roman"/>
          <w:sz w:val="24"/>
          <w:szCs w:val="24"/>
        </w:rPr>
        <w:t>1</w:t>
      </w:r>
      <w:r w:rsidR="006C77A2" w:rsidRPr="002B6F0E">
        <w:rPr>
          <w:rFonts w:ascii="Times New Roman" w:hAnsi="Times New Roman" w:cs="Times New Roman"/>
          <w:sz w:val="24"/>
          <w:szCs w:val="24"/>
        </w:rPr>
        <w:t>-202</w:t>
      </w:r>
      <w:r w:rsidR="00F71207">
        <w:rPr>
          <w:rFonts w:ascii="Times New Roman" w:hAnsi="Times New Roman" w:cs="Times New Roman"/>
          <w:sz w:val="24"/>
          <w:szCs w:val="24"/>
        </w:rPr>
        <w:t>2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2B6F0E">
        <w:rPr>
          <w:rFonts w:ascii="Times New Roman" w:hAnsi="Times New Roman" w:cs="Times New Roman"/>
          <w:sz w:val="24"/>
          <w:szCs w:val="24"/>
        </w:rPr>
        <w:t>)</w:t>
      </w:r>
      <w:r w:rsidR="00A919C4" w:rsidRPr="002B6F0E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2B6F0E">
        <w:rPr>
          <w:rFonts w:ascii="Times New Roman" w:hAnsi="Times New Roman" w:cs="Times New Roman"/>
          <w:sz w:val="24"/>
          <w:szCs w:val="24"/>
        </w:rPr>
        <w:t>.</w:t>
      </w:r>
    </w:p>
    <w:p w14:paraId="32B12C9B" w14:textId="411492C0" w:rsidR="00827F37" w:rsidRPr="002B6F0E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F0E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2B6F0E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2B6F0E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7919CB">
        <w:rPr>
          <w:rFonts w:ascii="Times New Roman" w:hAnsi="Times New Roman"/>
          <w:sz w:val="24"/>
          <w:szCs w:val="24"/>
        </w:rPr>
        <w:t xml:space="preserve">7-8, </w:t>
      </w:r>
      <w:r w:rsidR="007919CB" w:rsidRPr="007919CB">
        <w:rPr>
          <w:rFonts w:ascii="Times New Roman" w:hAnsi="Times New Roman"/>
          <w:b/>
          <w:sz w:val="24"/>
          <w:szCs w:val="24"/>
        </w:rPr>
        <w:t>9</w:t>
      </w:r>
      <w:r w:rsidR="007919CB" w:rsidRPr="0095034C">
        <w:rPr>
          <w:rFonts w:ascii="Times New Roman" w:hAnsi="Times New Roman"/>
          <w:sz w:val="24"/>
          <w:szCs w:val="24"/>
        </w:rPr>
        <w:t xml:space="preserve">-11 </w:t>
      </w:r>
      <w:r w:rsidRPr="002B6F0E">
        <w:rPr>
          <w:rFonts w:ascii="Times New Roman" w:hAnsi="Times New Roman" w:cs="Times New Roman"/>
          <w:sz w:val="24"/>
          <w:szCs w:val="24"/>
        </w:rPr>
        <w:t xml:space="preserve">классов государственных, муниципальных и негосударственных образовательных </w:t>
      </w:r>
      <w:r w:rsidR="00012103" w:rsidRPr="002B6F0E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2B6F0E">
        <w:rPr>
          <w:rFonts w:ascii="Times New Roman" w:hAnsi="Times New Roman" w:cs="Times New Roman"/>
          <w:sz w:val="24"/>
          <w:szCs w:val="24"/>
        </w:rPr>
        <w:t xml:space="preserve">образовательные программы основного общего и среднего общего образования.  </w:t>
      </w:r>
    </w:p>
    <w:p w14:paraId="5208FC24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F0E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2B6F0E">
        <w:rPr>
          <w:rFonts w:ascii="Times New Roman" w:hAnsi="Times New Roman" w:cs="Times New Roman"/>
          <w:sz w:val="24"/>
          <w:szCs w:val="24"/>
        </w:rPr>
        <w:t>О</w:t>
      </w:r>
      <w:r w:rsidRPr="002B6F0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 w:rsidRPr="002B6F0E">
        <w:rPr>
          <w:rFonts w:ascii="Times New Roman" w:hAnsi="Times New Roman" w:cs="Times New Roman"/>
          <w:sz w:val="24"/>
          <w:szCs w:val="24"/>
        </w:rPr>
        <w:t>х</w:t>
      </w:r>
      <w:r w:rsidR="001E543C">
        <w:rPr>
          <w:rFonts w:ascii="Times New Roman" w:hAnsi="Times New Roman" w:cs="Times New Roman"/>
          <w:sz w:val="24"/>
          <w:szCs w:val="24"/>
        </w:rPr>
        <w:t>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(обучающиеся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Pr="005A0F2E">
        <w:rPr>
          <w:rFonts w:ascii="Times New Roman" w:hAnsi="Times New Roman" w:cs="Times New Roman"/>
          <w:sz w:val="24"/>
          <w:szCs w:val="24"/>
        </w:rPr>
        <w:t xml:space="preserve"> классов) определяются в соответствии с п. </w:t>
      </w:r>
      <w:r w:rsidR="00BF7516" w:rsidRPr="005A0F2E">
        <w:rPr>
          <w:rFonts w:ascii="Times New Roman" w:hAnsi="Times New Roman" w:cs="Times New Roman"/>
          <w:sz w:val="24"/>
          <w:szCs w:val="24"/>
        </w:rPr>
        <w:t>46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5A0F2E">
        <w:rPr>
          <w:rFonts w:ascii="Times New Roman" w:hAnsi="Times New Roman" w:cs="Times New Roman"/>
          <w:sz w:val="24"/>
          <w:szCs w:val="24"/>
        </w:rPr>
        <w:t>Порядка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3DBDD602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36C7D7E7" w14:textId="602BF42D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proofErr w:type="gramStart"/>
      <w:r w:rsidR="00F71207">
        <w:rPr>
          <w:rFonts w:ascii="Times New Roman" w:hAnsi="Times New Roman" w:cs="Times New Roman"/>
          <w:sz w:val="24"/>
          <w:szCs w:val="24"/>
        </w:rPr>
        <w:t>;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B29635" w14:textId="7700438A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F71207">
        <w:rPr>
          <w:rFonts w:ascii="Times New Roman" w:hAnsi="Times New Roman" w:cs="Times New Roman"/>
          <w:sz w:val="24"/>
          <w:szCs w:val="24"/>
        </w:rPr>
        <w:t>п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обедители и призеры муниципального этапа олимпиады предыдущего года вправе выполнять олимпиадные задания, разработанные для </w:t>
      </w:r>
      <w:proofErr w:type="gramStart"/>
      <w:r w:rsidRPr="005A0F2E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5A0F2E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7D392832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14C8082B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58EE12CA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4053BFED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2B3666" w14:textId="77777777" w:rsidR="004D17F7" w:rsidRPr="0095034C" w:rsidRDefault="004D17F7" w:rsidP="004D17F7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7AD2B5BA" w14:textId="1E2C3966" w:rsidR="004D17F7" w:rsidRPr="0095034C" w:rsidRDefault="004D17F7" w:rsidP="004D17F7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>
        <w:rPr>
          <w:rFonts w:ascii="Times New Roman" w:hAnsi="Times New Roman"/>
          <w:sz w:val="24"/>
          <w:szCs w:val="24"/>
        </w:rPr>
        <w:t xml:space="preserve">7-8, </w:t>
      </w:r>
      <w:r w:rsidRPr="007919CB">
        <w:rPr>
          <w:rFonts w:ascii="Times New Roman" w:hAnsi="Times New Roman"/>
          <w:b/>
          <w:sz w:val="24"/>
          <w:szCs w:val="24"/>
        </w:rPr>
        <w:t>9</w:t>
      </w:r>
      <w:r w:rsidRPr="0095034C">
        <w:rPr>
          <w:rFonts w:ascii="Times New Roman" w:hAnsi="Times New Roman"/>
          <w:sz w:val="24"/>
          <w:szCs w:val="24"/>
        </w:rPr>
        <w:t xml:space="preserve">-11 классов основаны на материале </w:t>
      </w:r>
      <w:r w:rsidR="00F71207">
        <w:rPr>
          <w:rFonts w:ascii="Times New Roman" w:hAnsi="Times New Roman"/>
          <w:sz w:val="24"/>
          <w:szCs w:val="24"/>
        </w:rPr>
        <w:t>4</w:t>
      </w:r>
      <w:r w:rsidRPr="0095034C">
        <w:rPr>
          <w:rFonts w:ascii="Times New Roman" w:hAnsi="Times New Roman"/>
          <w:sz w:val="24"/>
          <w:szCs w:val="24"/>
        </w:rPr>
        <w:t xml:space="preserve"> разделов химии: неорганической, аналитической, органической и физической.</w:t>
      </w:r>
    </w:p>
    <w:p w14:paraId="00929623" w14:textId="7777777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1296700B" w14:textId="77777777" w:rsidR="004D17F7" w:rsidRDefault="004D17F7" w:rsidP="004D17F7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неорганической химии: </w:t>
      </w:r>
    </w:p>
    <w:p w14:paraId="305519BC" w14:textId="77777777" w:rsidR="004D17F7" w:rsidRPr="0095034C" w:rsidRDefault="004D17F7" w:rsidP="004D17F7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номенклатура;</w:t>
      </w:r>
    </w:p>
    <w:p w14:paraId="4BC90811" w14:textId="77777777" w:rsidR="004D17F7" w:rsidRPr="0095034C" w:rsidRDefault="004D17F7" w:rsidP="004D17F7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7A47504C" w14:textId="77777777" w:rsidR="004D17F7" w:rsidRPr="0095034C" w:rsidRDefault="004D17F7" w:rsidP="004D17F7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1CE06D25" w14:textId="77777777" w:rsidR="004D17F7" w:rsidRPr="0095034C" w:rsidRDefault="004D17F7" w:rsidP="004D17F7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аналитической химии: </w:t>
      </w:r>
    </w:p>
    <w:p w14:paraId="68C7EFE4" w14:textId="77777777" w:rsidR="004D17F7" w:rsidRPr="0095034C" w:rsidRDefault="004D17F7" w:rsidP="004D17F7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594AFAA8" w14:textId="77777777" w:rsidR="004D17F7" w:rsidRPr="0095034C" w:rsidRDefault="004D17F7" w:rsidP="004D17F7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2C7EF066" w14:textId="77777777" w:rsidR="004D17F7" w:rsidRPr="0095034C" w:rsidRDefault="004D17F7" w:rsidP="004D17F7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lastRenderedPageBreak/>
        <w:t xml:space="preserve">использование данных по количественному анализу. </w:t>
      </w:r>
    </w:p>
    <w:p w14:paraId="1CD94C14" w14:textId="77777777" w:rsidR="004D17F7" w:rsidRPr="0095034C" w:rsidRDefault="004D17F7" w:rsidP="004D17F7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органической химии: </w:t>
      </w:r>
    </w:p>
    <w:p w14:paraId="574858A1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номенклатура; </w:t>
      </w:r>
    </w:p>
    <w:p w14:paraId="0D7D0FA1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изомерия; </w:t>
      </w:r>
    </w:p>
    <w:p w14:paraId="11CD3FA0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строение; </w:t>
      </w:r>
    </w:p>
    <w:p w14:paraId="0A0E9014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циклоалканов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алкинов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аренов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6BBA1685" w14:textId="7777777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b/>
          <w:sz w:val="24"/>
          <w:szCs w:val="24"/>
        </w:rPr>
        <w:t>Из раздела физической химии:</w:t>
      </w:r>
    </w:p>
    <w:p w14:paraId="5CFEE28D" w14:textId="77777777" w:rsidR="004D17F7" w:rsidRPr="0095034C" w:rsidRDefault="004D17F7" w:rsidP="004D17F7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 атомов и молекул, </w:t>
      </w:r>
    </w:p>
    <w:p w14:paraId="39462D57" w14:textId="77777777" w:rsidR="004D17F7" w:rsidRPr="0095034C" w:rsidRDefault="004D17F7" w:rsidP="004D17F7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типы и характеристики химической связи;</w:t>
      </w:r>
    </w:p>
    <w:p w14:paraId="54462E95" w14:textId="77777777" w:rsidR="004D17F7" w:rsidRPr="0095034C" w:rsidRDefault="004D17F7" w:rsidP="004D17F7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основы химической термодинамики и кинетики. </w:t>
      </w:r>
    </w:p>
    <w:p w14:paraId="2375EB03" w14:textId="7777777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7DC5A69B" w14:textId="5FBE212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Интеграция математической составляющей в задание по химии ни в коем случае не умаляет </w:t>
      </w:r>
      <w:r w:rsidR="007919CB">
        <w:rPr>
          <w:rFonts w:ascii="Times New Roman" w:hAnsi="Times New Roman"/>
          <w:sz w:val="24"/>
          <w:szCs w:val="24"/>
        </w:rPr>
        <w:t>содержания</w:t>
      </w:r>
      <w:r w:rsidRPr="0095034C">
        <w:rPr>
          <w:rFonts w:ascii="Times New Roman" w:hAnsi="Times New Roman"/>
          <w:sz w:val="24"/>
          <w:szCs w:val="24"/>
        </w:rPr>
        <w:t xml:space="preserve">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22958451" w14:textId="77777777" w:rsidR="004D17F7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1E294" w14:textId="77777777" w:rsidR="004D17F7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5E28B9" w14:textId="77777777" w:rsidR="004D17F7" w:rsidRPr="005A0F2E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Всероссийской олимпиады школьников </w:t>
      </w:r>
    </w:p>
    <w:p w14:paraId="334D1CB2" w14:textId="77777777" w:rsidR="004D17F7" w:rsidRPr="005A0F2E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3052AA30" w14:textId="77777777" w:rsidR="004D17F7" w:rsidRPr="005A0F2E" w:rsidRDefault="004D17F7" w:rsidP="004D17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.1. Функции организатора Олимпиады (Порядок, п. 48).</w:t>
      </w:r>
    </w:p>
    <w:p w14:paraId="6E57BEE3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3743074C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14:paraId="217BB9C4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14:paraId="22924ECD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14:paraId="61E5C398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14:paraId="468D961B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40C45543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утвержденных требованиях к организации и проведению муниципального этапа Олимпиады по каждому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общеобразовательному предмету;</w:t>
      </w:r>
    </w:p>
    <w:p w14:paraId="4707C1CF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квоты победителей и призеров муниципального этапа Олимпиады по каждому общеобразовательному предмету;</w:t>
      </w:r>
    </w:p>
    <w:p w14:paraId="0FA2ED35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 по каждому общеобразовательному предмету;</w:t>
      </w:r>
    </w:p>
    <w:p w14:paraId="7872B6E8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63DFEC5F" w14:textId="77777777" w:rsidR="004D17F7" w:rsidRPr="005A0F2E" w:rsidRDefault="004D17F7" w:rsidP="004D17F7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14:paraId="207BEFBA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(Порядок, п. 49).</w:t>
      </w:r>
    </w:p>
    <w:p w14:paraId="4DA865AC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50514CAD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59F776D7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059708D3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0E3A3DA7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предмету;</w:t>
      </w:r>
    </w:p>
    <w:p w14:paraId="6B5BEF94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4102FEA5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2AEFDFC7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4F6894FB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7A284A28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76B1CCBA" w14:textId="77777777" w:rsidR="004D17F7" w:rsidRPr="005A0F2E" w:rsidRDefault="004D17F7" w:rsidP="004D17F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1E07E080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2F3C5BC1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3998B901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14:paraId="32FE368D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5D7F9B3C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037328BD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73EE8943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2114CECC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14:paraId="364E1A89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 этапа Олимпиады); </w:t>
      </w:r>
    </w:p>
    <w:p w14:paraId="6D5CDCF9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14:paraId="1E96292E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01B692C5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542946DD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4E906813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14F57EF1" w14:textId="77777777" w:rsidR="004D17F7" w:rsidRPr="005A0F2E" w:rsidRDefault="004D17F7" w:rsidP="004D17F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.4.  Порядок регистрации участников.</w:t>
      </w:r>
    </w:p>
    <w:p w14:paraId="29139574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муниципального этапа Олимпиады.</w:t>
      </w:r>
    </w:p>
    <w:p w14:paraId="6F595BEE" w14:textId="77777777" w:rsidR="004D17F7" w:rsidRPr="005A0F2E" w:rsidRDefault="004D17F7" w:rsidP="004D17F7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52289CAA" w14:textId="77777777" w:rsidR="004D17F7" w:rsidRPr="005A0F2E" w:rsidRDefault="004D17F7" w:rsidP="004D17F7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7B0F127A" w14:textId="77777777" w:rsidR="004D17F7" w:rsidRPr="005A0F2E" w:rsidRDefault="004D17F7" w:rsidP="004D17F7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0C44C1AB" w14:textId="77777777" w:rsidR="004D17F7" w:rsidRPr="005A0F2E" w:rsidRDefault="004D17F7" w:rsidP="004D17F7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44C66D9A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.5. Процедура шифрования и дешифрования письменных работ</w:t>
      </w:r>
    </w:p>
    <w:p w14:paraId="0B67746E" w14:textId="3F8ED863" w:rsidR="004D17F7" w:rsidRPr="005A0F2E" w:rsidRDefault="004D17F7" w:rsidP="004D17F7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Оргкомитет. На шифрование отводится 10-15 мин. Процедура шифрования включает (приложение 1):</w:t>
      </w:r>
    </w:p>
    <w:p w14:paraId="1AEA5E61" w14:textId="77777777" w:rsidR="004D17F7" w:rsidRPr="005A0F2E" w:rsidRDefault="004D17F7" w:rsidP="004D17F7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2C336E7B" w14:textId="77777777" w:rsidR="004D17F7" w:rsidRPr="005A0F2E" w:rsidRDefault="004D17F7" w:rsidP="004D17F7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рекомендуется шифровать работы в виде цифр и букв, пример: 45 ПК; </w:t>
      </w:r>
    </w:p>
    <w:p w14:paraId="4C2223D9" w14:textId="77777777" w:rsidR="004D17F7" w:rsidRPr="005A0F2E" w:rsidRDefault="004D17F7" w:rsidP="004D17F7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14:paraId="54C61A64" w14:textId="77777777" w:rsidR="004D17F7" w:rsidRPr="005A0F2E" w:rsidRDefault="004D17F7" w:rsidP="004D17F7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протоколов.</w:t>
      </w:r>
    </w:p>
    <w:p w14:paraId="4EEF5102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4E039C08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7B85C4BB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55D9345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ACC80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.6. Процедура проведения олимпиадных тура.</w:t>
      </w:r>
    </w:p>
    <w:p w14:paraId="0143EF85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26486A74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4328B344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0B7215DB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32BD1BC5" w14:textId="77777777" w:rsidR="004D17F7" w:rsidRPr="005A0F2E" w:rsidRDefault="004D17F7" w:rsidP="004D17F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14:paraId="1BDF2AA9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5B7463EB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1B2A1600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389AB97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22CAF928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5FC539F6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2C4D88AE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35814DC8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3C91D1F1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12FCDB0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61F2A92F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35515E85" w14:textId="77777777" w:rsidR="004D17F7" w:rsidRPr="005A0F2E" w:rsidRDefault="004D17F7" w:rsidP="004D17F7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аннулируется);</w:t>
      </w:r>
    </w:p>
    <w:p w14:paraId="0DA3E41E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63731788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жюри;</w:t>
      </w:r>
    </w:p>
    <w:p w14:paraId="515AA4EE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1D762737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58CB19E8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2ADCA94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0413574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40AC8AFE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365D19AD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2CAECECD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494056DA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4450D4DE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6C032329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4F68C5EB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017DA31D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4BE741BD" w14:textId="77777777" w:rsidR="004D17F7" w:rsidRPr="005A0F2E" w:rsidRDefault="004D17F7" w:rsidP="004D17F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1BDF7" w14:textId="77777777" w:rsidR="004D17F7" w:rsidRPr="005A0F2E" w:rsidRDefault="004D17F7" w:rsidP="004D17F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6671648D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следует подготовить аудитории с посадочными местами из расчета 1 стол на одного участника.</w:t>
      </w:r>
    </w:p>
    <w:p w14:paraId="272B5B6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455F4C26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73F928B1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требуется периодическая система Д.И. Менделеева, таблица растворимости кислот, оснований и солей в воде, ряд напряжений металлов.</w:t>
      </w:r>
    </w:p>
    <w:p w14:paraId="389AF4C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2BAE48E5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582F4CA9" w14:textId="77777777" w:rsidR="004D17F7" w:rsidRPr="005A0F2E" w:rsidRDefault="004D17F7" w:rsidP="004D17F7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299CD693" w14:textId="77777777" w:rsidR="004D17F7" w:rsidRPr="005A0F2E" w:rsidRDefault="004D17F7" w:rsidP="004D17F7">
      <w:pPr>
        <w:pStyle w:val="11"/>
        <w:spacing w:line="240" w:lineRule="auto"/>
      </w:pPr>
      <w:r>
        <w:t>5</w:t>
      </w:r>
      <w:r w:rsidRPr="005A0F2E">
        <w:t>. Общая характеристика структуры заданий муниципального этапа Всероссийской олимпиады школьников по предмету</w:t>
      </w:r>
    </w:p>
    <w:p w14:paraId="00E07D74" w14:textId="77777777" w:rsidR="004D17F7" w:rsidRPr="005A0F2E" w:rsidRDefault="004D17F7" w:rsidP="004D17F7"/>
    <w:p w14:paraId="084797F9" w14:textId="3F397986" w:rsidR="00ED06EE" w:rsidRPr="005A0F2E" w:rsidRDefault="004D17F7" w:rsidP="004D1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6C77A2">
        <w:rPr>
          <w:rFonts w:ascii="Times New Roman" w:hAnsi="Times New Roman" w:cs="Times New Roman"/>
          <w:sz w:val="24"/>
          <w:szCs w:val="24"/>
        </w:rPr>
        <w:t>2020-2021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E74F8F" w:rsidRPr="00064D86">
        <w:rPr>
          <w:rFonts w:ascii="Times New Roman" w:hAnsi="Times New Roman" w:cs="Times New Roman"/>
          <w:b/>
          <w:sz w:val="24"/>
          <w:szCs w:val="24"/>
        </w:rPr>
        <w:t>9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9DEC6C" w14:textId="227E4359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4D17F7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DC6167">
        <w:rPr>
          <w:rFonts w:ascii="Times New Roman" w:hAnsi="Times New Roman" w:cs="Times New Roman"/>
          <w:b/>
          <w:sz w:val="24"/>
          <w:szCs w:val="24"/>
        </w:rPr>
        <w:t>6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 xml:space="preserve"> 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83B137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4D327DD8" w14:textId="77777777" w:rsidR="00314ED7" w:rsidRPr="005A0F2E" w:rsidRDefault="00314ED7" w:rsidP="00F52E0D">
      <w:pPr>
        <w:pStyle w:val="11"/>
        <w:spacing w:line="240" w:lineRule="auto"/>
      </w:pPr>
    </w:p>
    <w:p w14:paraId="2512B2D8" w14:textId="1C0945EF" w:rsidR="00ED06EE" w:rsidRPr="005A0F2E" w:rsidRDefault="004D17F7" w:rsidP="00F52E0D">
      <w:pPr>
        <w:pStyle w:val="11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5963C71C" w14:textId="5A4ED608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4D17F7">
        <w:rPr>
          <w:rFonts w:ascii="Times New Roman" w:hAnsi="Times New Roman" w:cs="Times New Roman"/>
          <w:sz w:val="24"/>
          <w:szCs w:val="24"/>
        </w:rPr>
        <w:t>6.</w:t>
      </w:r>
      <w:r w:rsidR="00ED06EE" w:rsidRPr="005A0F2E">
        <w:rPr>
          <w:rFonts w:ascii="Times New Roman" w:hAnsi="Times New Roman" w:cs="Times New Roman"/>
          <w:sz w:val="24"/>
          <w:szCs w:val="24"/>
        </w:rPr>
        <w:t>1. Максимальное количество баллов за все конкурсы и за каждое задание в отдельности.</w:t>
      </w:r>
    </w:p>
    <w:p w14:paraId="63DA5151" w14:textId="0DDCF449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>Максимальные баллы по каждой из 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064D86">
        <w:rPr>
          <w:rFonts w:ascii="Times New Roman" w:hAnsi="Times New Roman" w:cs="Times New Roman"/>
        </w:rPr>
        <w:t>11</w:t>
      </w:r>
      <w:r w:rsidR="001E543C">
        <w:rPr>
          <w:rFonts w:ascii="Times New Roman" w:hAnsi="Times New Roman" w:cs="Times New Roman"/>
        </w:rPr>
        <w:t xml:space="preserve"> до 2</w:t>
      </w:r>
      <w:r w:rsidR="00064D86">
        <w:rPr>
          <w:rFonts w:ascii="Times New Roman" w:hAnsi="Times New Roman" w:cs="Times New Roman"/>
        </w:rPr>
        <w:t>1</w:t>
      </w:r>
      <w:bookmarkStart w:id="0" w:name="_GoBack"/>
      <w:bookmarkEnd w:id="0"/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496E6997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2BD5A58A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выполняющих проверку, поскольку в каждой работе необходимо не столько проверить 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3E3C7740" w14:textId="4C8800B2" w:rsidR="00ED06EE" w:rsidRPr="005A0F2E" w:rsidRDefault="004D17F7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30B79D1B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="004D3551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0F12D9E5" w14:textId="53A0E61F" w:rsidR="00ED06EE" w:rsidRPr="005A0F2E" w:rsidRDefault="004D17F7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613DEBCC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1F8BE780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35542363"/>
      <w:bookmarkStart w:id="2" w:name="_Toc235543676"/>
      <w:bookmarkStart w:id="3" w:name="_Toc235546543"/>
      <w:bookmarkStart w:id="4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1"/>
      <w:bookmarkEnd w:id="2"/>
      <w:bookmarkEnd w:id="3"/>
      <w:bookmarkEnd w:id="4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553CCCAD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1884E503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3D52679A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1D5D4BAD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2CDF53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78044D4" w14:textId="19D8088C" w:rsidR="00ED06EE" w:rsidRPr="005A0F2E" w:rsidRDefault="004D17F7" w:rsidP="00F52E0D">
      <w:pPr>
        <w:pStyle w:val="11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2EDD2C0B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75EF7038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7DB10675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0B51A8EC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CA274C" w14:textId="375CAB28" w:rsidR="00ED06EE" w:rsidRPr="005A0F2E" w:rsidRDefault="004D17F7" w:rsidP="00F52E0D">
      <w:pPr>
        <w:pStyle w:val="11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245265FA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081EF9B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275ECFC7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7B55C727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24C61669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5E567BB5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D4A61F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16F5C529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6D997DD3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347CEFE1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380B57B1" w14:textId="77777777" w:rsidR="008319C5" w:rsidRPr="005A0F2E" w:rsidRDefault="008319C5" w:rsidP="00F52E0D">
      <w:pPr>
        <w:pStyle w:val="11"/>
        <w:spacing w:line="240" w:lineRule="auto"/>
      </w:pPr>
    </w:p>
    <w:p w14:paraId="262FE9AF" w14:textId="31642772" w:rsidR="00ED06EE" w:rsidRPr="005A0F2E" w:rsidRDefault="004D17F7" w:rsidP="00F52E0D">
      <w:pPr>
        <w:pStyle w:val="11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1724A3E3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73AFEF9D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3F88440F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9A7CE2F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659DE000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E7D64" w14:textId="3A551554" w:rsidR="00ED06EE" w:rsidRPr="005A0F2E" w:rsidRDefault="004D17F7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7120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7120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386D367A" w14:textId="46F5B5B2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Cs/>
          <w:sz w:val="24"/>
          <w:szCs w:val="24"/>
        </w:rPr>
        <w:t>202</w:t>
      </w:r>
      <w:r w:rsidR="00F71207">
        <w:rPr>
          <w:rFonts w:ascii="Times New Roman" w:hAnsi="Times New Roman" w:cs="Times New Roman"/>
          <w:bCs/>
          <w:sz w:val="24"/>
          <w:szCs w:val="24"/>
        </w:rPr>
        <w:t>1</w:t>
      </w:r>
      <w:r w:rsidR="006C77A2">
        <w:rPr>
          <w:rFonts w:ascii="Times New Roman" w:hAnsi="Times New Roman" w:cs="Times New Roman"/>
          <w:bCs/>
          <w:sz w:val="24"/>
          <w:szCs w:val="24"/>
        </w:rPr>
        <w:t>-202</w:t>
      </w:r>
      <w:r w:rsidR="00F71207">
        <w:rPr>
          <w:rFonts w:ascii="Times New Roman" w:hAnsi="Times New Roman" w:cs="Times New Roman"/>
          <w:bCs/>
          <w:sz w:val="24"/>
          <w:szCs w:val="24"/>
        </w:rPr>
        <w:t>2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50CFB54B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6AE951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5F85B7EB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27ED9700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60C6B2AA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14:paraId="41C11187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CA45DB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38E6A5EB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3780D87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2FABAFC3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68829CC3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75C4C545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18D0DF81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201B2006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A83695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0F42D902" w14:textId="77777777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32C9D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 1</w:t>
      </w:r>
    </w:p>
    <w:p w14:paraId="128BE444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265E5D03" w14:textId="77777777" w:rsidTr="00CA5C80">
        <w:trPr>
          <w:trHeight w:val="7868"/>
        </w:trPr>
        <w:tc>
          <w:tcPr>
            <w:tcW w:w="4838" w:type="dxa"/>
          </w:tcPr>
          <w:p w14:paraId="1BC0C392" w14:textId="77777777" w:rsidR="00332C9D" w:rsidRPr="005A0F2E" w:rsidRDefault="00332C9D" w:rsidP="00CA5C80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4D1B7ABA" w14:textId="071607F2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C77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12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77A2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712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156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учебном году </w:t>
            </w:r>
            <w:proofErr w:type="gramEnd"/>
          </w:p>
          <w:p w14:paraId="323FFE5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0E635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50E5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7003F95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63827C3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FE4279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0ECEBA7F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5654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349BA8D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52A91B98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3C9467B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45CAF7A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12C4B1CA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1EE55D63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C71FC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09EDB448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9D890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0366052D" w14:textId="77777777" w:rsidR="002944EE" w:rsidRPr="005A0F2E" w:rsidRDefault="002944EE" w:rsidP="002944EE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7BE1425F" w14:textId="185C5532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C77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12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77A2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712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156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учебном году </w:t>
            </w:r>
            <w:proofErr w:type="gramEnd"/>
          </w:p>
          <w:p w14:paraId="0BBC2B1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CE5033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78082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4939B5B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5FE34E8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4407DE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792BB82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57057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0BF372E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158CC637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549CF6D5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4B634D4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7D156E9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3A41C026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54B59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9D84B22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71ADD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2315EF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60D1D23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10237ABF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C289940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7C8BF80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B60A5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02B78CA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69B2BAB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9E732E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5598114B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921"/>
        <w:gridCol w:w="1039"/>
        <w:gridCol w:w="767"/>
        <w:gridCol w:w="810"/>
        <w:gridCol w:w="810"/>
        <w:gridCol w:w="948"/>
        <w:gridCol w:w="672"/>
        <w:gridCol w:w="1788"/>
      </w:tblGrid>
      <w:tr w:rsidR="00660545" w:rsidRPr="00A139DF" w14:paraId="4EA51535" w14:textId="77777777" w:rsidTr="00CB5938">
        <w:tc>
          <w:tcPr>
            <w:tcW w:w="558" w:type="pct"/>
            <w:vMerge w:val="restart"/>
            <w:shd w:val="clear" w:color="auto" w:fill="auto"/>
            <w:vAlign w:val="center"/>
          </w:tcPr>
          <w:p w14:paraId="6A1900E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C43CF3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75" w:type="pct"/>
            <w:vMerge w:val="restart"/>
            <w:shd w:val="clear" w:color="auto" w:fill="auto"/>
            <w:vAlign w:val="center"/>
          </w:tcPr>
          <w:p w14:paraId="3072620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2560" w:type="pct"/>
            <w:gridSpan w:val="6"/>
            <w:shd w:val="clear" w:color="auto" w:fill="auto"/>
          </w:tcPr>
          <w:p w14:paraId="2F268A18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907" w:type="pct"/>
            <w:vMerge w:val="restart"/>
            <w:shd w:val="clear" w:color="auto" w:fill="auto"/>
            <w:vAlign w:val="center"/>
          </w:tcPr>
          <w:p w14:paraId="748C8A5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660545" w:rsidRPr="00A139DF" w14:paraId="34FA5ED2" w14:textId="77777777" w:rsidTr="00CB5938">
        <w:tc>
          <w:tcPr>
            <w:tcW w:w="558" w:type="pct"/>
            <w:vMerge/>
            <w:shd w:val="clear" w:color="auto" w:fill="auto"/>
            <w:vAlign w:val="center"/>
          </w:tcPr>
          <w:p w14:paraId="2E2B832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5" w:type="pct"/>
            <w:vMerge/>
            <w:shd w:val="clear" w:color="auto" w:fill="auto"/>
            <w:vAlign w:val="center"/>
          </w:tcPr>
          <w:p w14:paraId="5653FE8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6F598A0A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9" w:type="pct"/>
            <w:shd w:val="clear" w:color="auto" w:fill="auto"/>
          </w:tcPr>
          <w:p w14:paraId="59119685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1" w:type="pct"/>
            <w:shd w:val="clear" w:color="auto" w:fill="auto"/>
          </w:tcPr>
          <w:p w14:paraId="12C853F2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2A492669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" w:type="pct"/>
            <w:shd w:val="clear" w:color="auto" w:fill="auto"/>
          </w:tcPr>
          <w:p w14:paraId="53534629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1" w:type="pct"/>
            <w:shd w:val="clear" w:color="auto" w:fill="auto"/>
          </w:tcPr>
          <w:p w14:paraId="3CB77FB1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" w:type="pct"/>
            <w:vMerge/>
            <w:shd w:val="clear" w:color="auto" w:fill="auto"/>
            <w:vAlign w:val="center"/>
          </w:tcPr>
          <w:p w14:paraId="66AA793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0545" w:rsidRPr="00A139DF" w14:paraId="0B3ECB7E" w14:textId="77777777" w:rsidTr="00CB5938">
        <w:tc>
          <w:tcPr>
            <w:tcW w:w="558" w:type="pct"/>
            <w:shd w:val="clear" w:color="auto" w:fill="auto"/>
            <w:vAlign w:val="center"/>
          </w:tcPr>
          <w:p w14:paraId="04147E93" w14:textId="77777777" w:rsidR="00660545" w:rsidRPr="00A139DF" w:rsidRDefault="00660545" w:rsidP="00660545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148908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7DDCE6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3434DB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808028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655A14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E17F48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80CEEE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3360A8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2396229F" w14:textId="77777777" w:rsidTr="00CB5938">
        <w:tc>
          <w:tcPr>
            <w:tcW w:w="558" w:type="pct"/>
            <w:shd w:val="clear" w:color="auto" w:fill="auto"/>
            <w:vAlign w:val="center"/>
          </w:tcPr>
          <w:p w14:paraId="03114A36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4958BE4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C8785C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623FCA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DA193E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AB2CB1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2645F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F55E97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DE98B6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633E6150" w14:textId="77777777" w:rsidTr="00CB5938">
        <w:tc>
          <w:tcPr>
            <w:tcW w:w="558" w:type="pct"/>
            <w:shd w:val="clear" w:color="auto" w:fill="auto"/>
            <w:vAlign w:val="center"/>
          </w:tcPr>
          <w:p w14:paraId="51BB01AE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0E3C5AD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C75896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425F19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EB2034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E3470F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CDE9A1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2C9F61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8F3923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5C744304" w14:textId="77777777" w:rsidTr="00CB5938">
        <w:tc>
          <w:tcPr>
            <w:tcW w:w="558" w:type="pct"/>
            <w:shd w:val="clear" w:color="auto" w:fill="auto"/>
            <w:vAlign w:val="center"/>
          </w:tcPr>
          <w:p w14:paraId="6B281F83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7D4DE28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FF8D56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81E867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61A2F3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5934273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D69295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662E5D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B19162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52BCBA71" w14:textId="77777777" w:rsidTr="00CB5938">
        <w:tc>
          <w:tcPr>
            <w:tcW w:w="558" w:type="pct"/>
            <w:shd w:val="clear" w:color="auto" w:fill="auto"/>
            <w:vAlign w:val="center"/>
          </w:tcPr>
          <w:p w14:paraId="733BD0A9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8C0C5E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675E98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48D482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5B168F5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B85976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F0F31D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4F8385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196014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68A31D0E" w14:textId="77777777" w:rsidTr="00CB5938">
        <w:tc>
          <w:tcPr>
            <w:tcW w:w="558" w:type="pct"/>
            <w:shd w:val="clear" w:color="auto" w:fill="auto"/>
            <w:vAlign w:val="center"/>
          </w:tcPr>
          <w:p w14:paraId="2D49683A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7430577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D98DE6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C99E63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721DE7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960594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04D5DF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31ACBE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60C804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1ED50EC0" w14:textId="77777777" w:rsidTr="00CB5938">
        <w:tc>
          <w:tcPr>
            <w:tcW w:w="558" w:type="pct"/>
            <w:shd w:val="clear" w:color="auto" w:fill="auto"/>
            <w:vAlign w:val="center"/>
          </w:tcPr>
          <w:p w14:paraId="549E916E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23DFFA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F858993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0FBB96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05492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9D49D7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CA8889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88DA7F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D7223D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0471AC65" w14:textId="77777777" w:rsidTr="00CB5938">
        <w:tc>
          <w:tcPr>
            <w:tcW w:w="558" w:type="pct"/>
            <w:shd w:val="clear" w:color="auto" w:fill="auto"/>
            <w:vAlign w:val="center"/>
          </w:tcPr>
          <w:p w14:paraId="6EA39F1C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61BDA5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593846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74A827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07BC11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6AA2E4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BDF46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7558CC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805754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50BA5F8D" w14:textId="77777777" w:rsidTr="00CB5938">
        <w:tc>
          <w:tcPr>
            <w:tcW w:w="558" w:type="pct"/>
            <w:shd w:val="clear" w:color="auto" w:fill="auto"/>
            <w:vAlign w:val="center"/>
          </w:tcPr>
          <w:p w14:paraId="17EF52C5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3470C4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7AE1EC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DDEF01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CAC6BC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DAEB21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1F1FFA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BEA975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1BBE7D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47D0626A" w14:textId="77777777" w:rsidTr="00CB5938">
        <w:tc>
          <w:tcPr>
            <w:tcW w:w="558" w:type="pct"/>
            <w:shd w:val="clear" w:color="auto" w:fill="auto"/>
            <w:vAlign w:val="center"/>
          </w:tcPr>
          <w:p w14:paraId="18F07778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C2408D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D74F10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A50A01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219A14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C4D6A0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EA4A3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72E038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B4B6E3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023AD3E8" w14:textId="77777777" w:rsidTr="00CB5938">
        <w:tc>
          <w:tcPr>
            <w:tcW w:w="558" w:type="pct"/>
            <w:shd w:val="clear" w:color="auto" w:fill="auto"/>
            <w:vAlign w:val="center"/>
          </w:tcPr>
          <w:p w14:paraId="205C50F4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09A6F5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FAD45A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554E4B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4D809C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EFC702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566BBD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140173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22C888F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6F325ACB" w14:textId="77777777" w:rsidTr="00CB5938">
        <w:tc>
          <w:tcPr>
            <w:tcW w:w="558" w:type="pct"/>
            <w:shd w:val="clear" w:color="auto" w:fill="auto"/>
            <w:vAlign w:val="center"/>
          </w:tcPr>
          <w:p w14:paraId="25E027E6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3677A6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3CE7AD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34C166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905188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38AF77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43825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9EB363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3F8BBF3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2C1167C6" w14:textId="77777777" w:rsidTr="00CB5938">
        <w:tc>
          <w:tcPr>
            <w:tcW w:w="558" w:type="pct"/>
            <w:shd w:val="clear" w:color="auto" w:fill="auto"/>
            <w:vAlign w:val="center"/>
          </w:tcPr>
          <w:p w14:paraId="79D20D16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0A4D0233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75A261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873DF6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04D475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FB753F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71CDF6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9B366E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5280A39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24B17811" w14:textId="77777777" w:rsidTr="00CB5938">
        <w:tc>
          <w:tcPr>
            <w:tcW w:w="558" w:type="pct"/>
            <w:shd w:val="clear" w:color="auto" w:fill="auto"/>
            <w:vAlign w:val="center"/>
          </w:tcPr>
          <w:p w14:paraId="32C6D113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04F9DF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96B10C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B7051A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EFA457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246F9F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7F01A2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127FE1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64BCAD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0A7BF832" w14:textId="77777777" w:rsidTr="00CB5938">
        <w:tc>
          <w:tcPr>
            <w:tcW w:w="558" w:type="pct"/>
            <w:shd w:val="clear" w:color="auto" w:fill="auto"/>
            <w:vAlign w:val="center"/>
          </w:tcPr>
          <w:p w14:paraId="4757F579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470FFD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E14CA7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EA89A9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53E63E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58B435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AA4850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4903E9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CBD6FE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DC5A7D" w14:textId="6AB82E2B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0249A" w14:textId="77777777" w:rsidR="00660545" w:rsidRDefault="00660545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E8C2E8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098A3A5E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16EDD3D6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3CE4683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218018D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4A46F0A3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8"/>
          <w:headerReference w:type="default" r:id="rId9"/>
          <w:head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E8A7DF3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420E99DC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45316ACF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B518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D38913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513E805B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65CF16D2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54AB687B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4ED409A1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3782424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346625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443F6B90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500E502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259DAB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1E771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CCBD7A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8DA34D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E7A5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00695E3D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655107D3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70A6164C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2585F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0AF50A9C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5A4AAD5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6DD376E0" w14:textId="77777777" w:rsidTr="00CA5C80">
        <w:tc>
          <w:tcPr>
            <w:tcW w:w="560" w:type="dxa"/>
          </w:tcPr>
          <w:p w14:paraId="493A9501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6773294B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48040B9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5E3DAEE4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7F6B5783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54093200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7FD01C1D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78F6EF2D" w14:textId="77777777" w:rsidTr="00CA5C80">
        <w:tc>
          <w:tcPr>
            <w:tcW w:w="560" w:type="dxa"/>
          </w:tcPr>
          <w:p w14:paraId="64845068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30D8850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33396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2F1F0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3C6494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0E3A3CD7" w14:textId="77777777" w:rsidTr="00CA5C80">
        <w:tc>
          <w:tcPr>
            <w:tcW w:w="560" w:type="dxa"/>
          </w:tcPr>
          <w:p w14:paraId="34429A3E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A2410F7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ABC8C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41FCEA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4790848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677D157" w14:textId="77777777" w:rsidTr="00CA5C80">
        <w:tc>
          <w:tcPr>
            <w:tcW w:w="560" w:type="dxa"/>
          </w:tcPr>
          <w:p w14:paraId="6B3CC43E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5416AF3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B0997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FC0BA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E57B99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B22D5FB" w14:textId="77777777" w:rsidTr="00CA5C80">
        <w:tc>
          <w:tcPr>
            <w:tcW w:w="560" w:type="dxa"/>
          </w:tcPr>
          <w:p w14:paraId="5DA6B744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FD1A28A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55651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1519B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787ADC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77CFA1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53E55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3C1543FB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16DDCCD4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56078FEB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7B291F55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73A3EE78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730075B1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73AFEA2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5E44E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630468F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3B3BA36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9F84775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4DA57AD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07627193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66ABD331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68D1E0E1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6AD0F06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826399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D7D0D1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16CB32E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0222B49F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877E120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04464A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109888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35C74CC7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39D94EC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0B0E68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7D8819D6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954164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59E8C05F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128D706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6CDEB3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4C5048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54C8D2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74D1167E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1458D87C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2F75D88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6FF7CF7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26A011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</w:t>
      </w:r>
      <w:proofErr w:type="gramStart"/>
      <w:r w:rsidRPr="005A0F2E">
        <w:rPr>
          <w:rFonts w:ascii="Times New Roman" w:hAnsi="Times New Roman" w:cs="Times New Roman"/>
          <w:bCs/>
          <w:sz w:val="24"/>
          <w:szCs w:val="24"/>
        </w:rPr>
        <w:t>согласен</w:t>
      </w:r>
      <w:proofErr w:type="gramEnd"/>
      <w:r w:rsidRPr="005A0F2E">
        <w:rPr>
          <w:rFonts w:ascii="Times New Roman" w:hAnsi="Times New Roman" w:cs="Times New Roman"/>
          <w:bCs/>
          <w:sz w:val="24"/>
          <w:szCs w:val="24"/>
        </w:rPr>
        <w:t xml:space="preserve"> (не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57B8EF1A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CB99C2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27A93B1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24DE6E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21A0398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ACBFBC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1E871EA5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1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0AF6480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23AF640F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E59F6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47EDE2E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274630" w14:textId="6FC8905C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7120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7120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91156" w:rsidRPr="004911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учебном году</w:t>
      </w:r>
    </w:p>
    <w:p w14:paraId="59BC59B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29CB40EA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75860CA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32A02CA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45DCB46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17DA5CCB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F0137F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2CCDF90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74D7F8C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1C70E09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3163B32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8DDAE6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4B784BDB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6102F15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48F270B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462C849B" w14:textId="77777777" w:rsidTr="00300B27">
        <w:trPr>
          <w:trHeight w:val="276"/>
        </w:trPr>
        <w:tc>
          <w:tcPr>
            <w:tcW w:w="638" w:type="dxa"/>
            <w:vMerge/>
          </w:tcPr>
          <w:p w14:paraId="2F26A27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7832F34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55AC2BB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49169A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0337937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2223A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6BEF0E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19D62D8" w14:textId="77777777" w:rsidTr="00300B27">
        <w:tc>
          <w:tcPr>
            <w:tcW w:w="638" w:type="dxa"/>
          </w:tcPr>
          <w:p w14:paraId="34E80FCB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5B29E4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6F318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4CD090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8E00F8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BFD07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ACF77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79F39F9" w14:textId="77777777" w:rsidTr="00300B27">
        <w:tc>
          <w:tcPr>
            <w:tcW w:w="638" w:type="dxa"/>
          </w:tcPr>
          <w:p w14:paraId="1DE5EC8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8B0051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C0C5A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56AB61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9D93D5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13256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E780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6BE62B7" w14:textId="77777777" w:rsidTr="00300B27">
        <w:tc>
          <w:tcPr>
            <w:tcW w:w="638" w:type="dxa"/>
          </w:tcPr>
          <w:p w14:paraId="227FDD5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E5B7B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6A33A6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F03D2D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0BB502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FEB2C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1E12A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F0084A1" w14:textId="77777777" w:rsidTr="00300B27">
        <w:tc>
          <w:tcPr>
            <w:tcW w:w="638" w:type="dxa"/>
          </w:tcPr>
          <w:p w14:paraId="60DDDC5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A5B395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8B2C35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CFD0EE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331075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F3452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B1045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E7D3B36" w14:textId="77777777" w:rsidTr="00300B27">
        <w:tc>
          <w:tcPr>
            <w:tcW w:w="638" w:type="dxa"/>
          </w:tcPr>
          <w:p w14:paraId="71ECD41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591CB7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536EB1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6E5DC4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B403A2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02CF8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DFD86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7D024EA" w14:textId="77777777" w:rsidTr="00300B27">
        <w:tc>
          <w:tcPr>
            <w:tcW w:w="638" w:type="dxa"/>
          </w:tcPr>
          <w:p w14:paraId="35555A0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66B054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2B7172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4FF947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BEEC7A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6D732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E8AA0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E25ECC9" w14:textId="77777777" w:rsidTr="00300B27">
        <w:tc>
          <w:tcPr>
            <w:tcW w:w="638" w:type="dxa"/>
          </w:tcPr>
          <w:p w14:paraId="1724F256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F71921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2FEC68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3126C2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4CAEDF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186E4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4C820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B7119C9" w14:textId="77777777" w:rsidTr="00300B27">
        <w:tc>
          <w:tcPr>
            <w:tcW w:w="638" w:type="dxa"/>
          </w:tcPr>
          <w:p w14:paraId="3FF9C07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B59B9B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C35D66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6F074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67640B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9DD99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B059C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AB70E12" w14:textId="77777777" w:rsidTr="00300B27">
        <w:tc>
          <w:tcPr>
            <w:tcW w:w="638" w:type="dxa"/>
          </w:tcPr>
          <w:p w14:paraId="4CF707F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BF9DC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B97D22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A64FDE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5F6E40F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BE413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D8580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A37B1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B6F8A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3B6EE95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28FA053F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1AA8118A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3CB591D5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1CA862C9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02E27AA9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5885D5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72ACE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0DF6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3467746B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7FEA0C53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50E7DC17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69F335A5" w14:textId="765C4FF4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sz w:val="24"/>
          <w:szCs w:val="24"/>
        </w:rPr>
        <w:t>202</w:t>
      </w:r>
      <w:r w:rsidR="00F71207">
        <w:rPr>
          <w:rFonts w:ascii="Times New Roman" w:hAnsi="Times New Roman" w:cs="Times New Roman"/>
          <w:sz w:val="24"/>
          <w:szCs w:val="24"/>
        </w:rPr>
        <w:t>1</w:t>
      </w:r>
      <w:r w:rsidR="006C77A2">
        <w:rPr>
          <w:rFonts w:ascii="Times New Roman" w:hAnsi="Times New Roman" w:cs="Times New Roman"/>
          <w:sz w:val="24"/>
          <w:szCs w:val="24"/>
        </w:rPr>
        <w:t>-202</w:t>
      </w:r>
      <w:r w:rsidR="00F71207">
        <w:rPr>
          <w:rFonts w:ascii="Times New Roman" w:hAnsi="Times New Roman" w:cs="Times New Roman"/>
          <w:sz w:val="24"/>
          <w:szCs w:val="24"/>
        </w:rPr>
        <w:t>2</w:t>
      </w:r>
      <w:r w:rsidR="0049115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учебном году</w:t>
      </w:r>
    </w:p>
    <w:p w14:paraId="325DEC3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C85D9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24E7BDAF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964B2F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732D07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53749FE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C26401F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62A5B0FF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2276C6B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41B34CE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169AFB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52A13BC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0E7F989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500CA08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0F77618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71E5C6B1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170473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20C28CF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6B1A9E7E" w14:textId="77777777" w:rsidTr="00AF3358">
        <w:trPr>
          <w:trHeight w:val="276"/>
        </w:trPr>
        <w:tc>
          <w:tcPr>
            <w:tcW w:w="638" w:type="dxa"/>
            <w:vMerge/>
          </w:tcPr>
          <w:p w14:paraId="0984105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2A747E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5228AF7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7DE0F8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3ABC228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5E85663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3EAE34C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3C2B7B0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E161020" w14:textId="77777777" w:rsidTr="00AF3358">
        <w:tc>
          <w:tcPr>
            <w:tcW w:w="638" w:type="dxa"/>
          </w:tcPr>
          <w:p w14:paraId="773F2C66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D97432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EF84A5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48F2A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790CA1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8A6297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99111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D49AA4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7CE58F1" w14:textId="77777777" w:rsidTr="00AF3358">
        <w:tc>
          <w:tcPr>
            <w:tcW w:w="638" w:type="dxa"/>
          </w:tcPr>
          <w:p w14:paraId="0F758D85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BC2DE6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DDA693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F03100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38A235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57BDD1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BDD6C3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88D17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9965C58" w14:textId="77777777" w:rsidTr="00AF3358">
        <w:tc>
          <w:tcPr>
            <w:tcW w:w="638" w:type="dxa"/>
          </w:tcPr>
          <w:p w14:paraId="6236D6A9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6CD60BA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A8AD6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B52A5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CAC3B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6712F7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3805F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34A6F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3F499B1" w14:textId="77777777" w:rsidTr="00AF3358">
        <w:tc>
          <w:tcPr>
            <w:tcW w:w="638" w:type="dxa"/>
          </w:tcPr>
          <w:p w14:paraId="2861728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D72DD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AAAAC3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09D77B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406C1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23889C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E09BE2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6D13BE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95E90AF" w14:textId="77777777" w:rsidTr="00AF3358">
        <w:tc>
          <w:tcPr>
            <w:tcW w:w="638" w:type="dxa"/>
          </w:tcPr>
          <w:p w14:paraId="59B8BD5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F43B81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3FA719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9E4BE3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7632B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27CA20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26105B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F2429A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ED81CE4" w14:textId="77777777" w:rsidTr="00AF3358">
        <w:tc>
          <w:tcPr>
            <w:tcW w:w="638" w:type="dxa"/>
          </w:tcPr>
          <w:p w14:paraId="5BE15912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6F22FD0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C51C8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879C0C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1E4E5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5392EF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DCA987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048AB1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E6D1F03" w14:textId="77777777" w:rsidTr="00AF3358">
        <w:tc>
          <w:tcPr>
            <w:tcW w:w="638" w:type="dxa"/>
          </w:tcPr>
          <w:p w14:paraId="73D955F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3C461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FDBDFA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11F15C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092670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B87502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1BF05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7E02E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9194BBD" w14:textId="77777777" w:rsidTr="00AF3358">
        <w:tc>
          <w:tcPr>
            <w:tcW w:w="638" w:type="dxa"/>
          </w:tcPr>
          <w:p w14:paraId="5B4B8B95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C36B6A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A09471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F8CF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43FA6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8E23DA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A643DB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2A117C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BB15F46" w14:textId="77777777" w:rsidTr="00AF3358">
        <w:tc>
          <w:tcPr>
            <w:tcW w:w="638" w:type="dxa"/>
          </w:tcPr>
          <w:p w14:paraId="1A7B5878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8FDC00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9BC642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B5AC19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3C1E27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01A184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421E08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2AEEC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E7CA158" w14:textId="77777777" w:rsidTr="00AF3358">
        <w:tc>
          <w:tcPr>
            <w:tcW w:w="638" w:type="dxa"/>
          </w:tcPr>
          <w:p w14:paraId="0EA0F16D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F5A92C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0BDAE4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7D3359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CBC390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BE574F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C558B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9E9194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E46AF4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EBF1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58B6753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6ABC2D0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5018422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DAEBF7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3F4F8C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27F8A00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2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81AAB" w14:textId="77777777" w:rsidR="00A34A84" w:rsidRDefault="00A34A84">
      <w:r>
        <w:separator/>
      </w:r>
    </w:p>
  </w:endnote>
  <w:endnote w:type="continuationSeparator" w:id="0">
    <w:p w14:paraId="4E6D3EB9" w14:textId="77777777" w:rsidR="00A34A84" w:rsidRDefault="00A3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492EC" w14:textId="77777777" w:rsidR="00B67212" w:rsidRPr="00D30B3F" w:rsidRDefault="00B67212" w:rsidP="00D30B3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FD755" w14:textId="77777777" w:rsidR="00020966" w:rsidRPr="00D30B3F" w:rsidRDefault="00020966" w:rsidP="00D30B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7DF59" w14:textId="77777777" w:rsidR="00A34A84" w:rsidRDefault="00A34A84">
      <w:r>
        <w:separator/>
      </w:r>
    </w:p>
  </w:footnote>
  <w:footnote w:type="continuationSeparator" w:id="0">
    <w:p w14:paraId="79FF86F4" w14:textId="77777777" w:rsidR="00A34A84" w:rsidRDefault="00A34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CD331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07EEC5E9" w14:textId="77777777" w:rsidR="00B67212" w:rsidRDefault="00B67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650FA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64D86">
      <w:rPr>
        <w:rStyle w:val="af5"/>
        <w:noProof/>
      </w:rPr>
      <w:t>9</w:t>
    </w:r>
    <w:r>
      <w:rPr>
        <w:rStyle w:val="af5"/>
      </w:rPr>
      <w:fldChar w:fldCharType="end"/>
    </w:r>
  </w:p>
  <w:p w14:paraId="1DBD4430" w14:textId="77777777" w:rsidR="00B67212" w:rsidRDefault="00B6721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4081D" w14:textId="77777777" w:rsidR="00B67212" w:rsidRPr="00B734EF" w:rsidRDefault="00B6721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F0674"/>
    <w:multiLevelType w:val="hybridMultilevel"/>
    <w:tmpl w:val="75F4B016"/>
    <w:lvl w:ilvl="0" w:tplc="C348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7"/>
  </w:num>
  <w:num w:numId="19">
    <w:abstractNumId w:val="25"/>
  </w:num>
  <w:num w:numId="20">
    <w:abstractNumId w:val="30"/>
  </w:num>
  <w:num w:numId="21">
    <w:abstractNumId w:val="23"/>
  </w:num>
  <w:num w:numId="22">
    <w:abstractNumId w:val="13"/>
  </w:num>
  <w:num w:numId="23">
    <w:abstractNumId w:val="28"/>
  </w:num>
  <w:num w:numId="24">
    <w:abstractNumId w:val="1"/>
  </w:num>
  <w:num w:numId="25">
    <w:abstractNumId w:val="3"/>
  </w:num>
  <w:num w:numId="26">
    <w:abstractNumId w:val="10"/>
  </w:num>
  <w:num w:numId="27">
    <w:abstractNumId w:val="15"/>
  </w:num>
  <w:num w:numId="28">
    <w:abstractNumId w:val="12"/>
  </w:num>
  <w:num w:numId="29">
    <w:abstractNumId w:val="17"/>
  </w:num>
  <w:num w:numId="30">
    <w:abstractNumId w:val="29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45"/>
    <w:rsid w:val="00002B72"/>
    <w:rsid w:val="00004F1E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62D49"/>
    <w:rsid w:val="00064D86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16896"/>
    <w:rsid w:val="00130BAF"/>
    <w:rsid w:val="00132B0C"/>
    <w:rsid w:val="00135B43"/>
    <w:rsid w:val="0013751D"/>
    <w:rsid w:val="00141416"/>
    <w:rsid w:val="001469E4"/>
    <w:rsid w:val="00147C6C"/>
    <w:rsid w:val="0016028F"/>
    <w:rsid w:val="00161A86"/>
    <w:rsid w:val="001735F4"/>
    <w:rsid w:val="00180D1B"/>
    <w:rsid w:val="00184372"/>
    <w:rsid w:val="00185192"/>
    <w:rsid w:val="001861A7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C7033"/>
    <w:rsid w:val="001D7DB4"/>
    <w:rsid w:val="001E292E"/>
    <w:rsid w:val="001E2C02"/>
    <w:rsid w:val="001E543C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B6F0E"/>
    <w:rsid w:val="002C03DE"/>
    <w:rsid w:val="002D1B18"/>
    <w:rsid w:val="002E08DF"/>
    <w:rsid w:val="002E0EF1"/>
    <w:rsid w:val="002E1C9E"/>
    <w:rsid w:val="002E36AD"/>
    <w:rsid w:val="002E55B1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477F9"/>
    <w:rsid w:val="00351025"/>
    <w:rsid w:val="0036383F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D56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90CEB"/>
    <w:rsid w:val="00491156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17F7"/>
    <w:rsid w:val="004D3551"/>
    <w:rsid w:val="004E12E5"/>
    <w:rsid w:val="004E7FD1"/>
    <w:rsid w:val="004F50BE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53B"/>
    <w:rsid w:val="0054366D"/>
    <w:rsid w:val="005455AD"/>
    <w:rsid w:val="00550F04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433E"/>
    <w:rsid w:val="0059080D"/>
    <w:rsid w:val="00594919"/>
    <w:rsid w:val="005958FA"/>
    <w:rsid w:val="00596A42"/>
    <w:rsid w:val="005A0F2E"/>
    <w:rsid w:val="005A2271"/>
    <w:rsid w:val="005A4F3D"/>
    <w:rsid w:val="005A505B"/>
    <w:rsid w:val="005A50AA"/>
    <w:rsid w:val="005B022E"/>
    <w:rsid w:val="005B1110"/>
    <w:rsid w:val="005B5174"/>
    <w:rsid w:val="005C7080"/>
    <w:rsid w:val="005D3905"/>
    <w:rsid w:val="005E180B"/>
    <w:rsid w:val="005F56EA"/>
    <w:rsid w:val="005F78A3"/>
    <w:rsid w:val="00601630"/>
    <w:rsid w:val="00601B24"/>
    <w:rsid w:val="00603485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0545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2625"/>
    <w:rsid w:val="006A7ED9"/>
    <w:rsid w:val="006B36B6"/>
    <w:rsid w:val="006B464D"/>
    <w:rsid w:val="006B4EFC"/>
    <w:rsid w:val="006C0132"/>
    <w:rsid w:val="006C77A2"/>
    <w:rsid w:val="006D5B5B"/>
    <w:rsid w:val="006D7704"/>
    <w:rsid w:val="006E4CC7"/>
    <w:rsid w:val="006E7C08"/>
    <w:rsid w:val="006F042F"/>
    <w:rsid w:val="006F1F1E"/>
    <w:rsid w:val="006F312C"/>
    <w:rsid w:val="006F4554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7432"/>
    <w:rsid w:val="007919CB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A52E8"/>
    <w:rsid w:val="008B213F"/>
    <w:rsid w:val="008B3B64"/>
    <w:rsid w:val="008B41D4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901703"/>
    <w:rsid w:val="00905231"/>
    <w:rsid w:val="00907497"/>
    <w:rsid w:val="0091228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6009"/>
    <w:rsid w:val="0098121B"/>
    <w:rsid w:val="009857EA"/>
    <w:rsid w:val="00985F8D"/>
    <w:rsid w:val="00994EA4"/>
    <w:rsid w:val="009A4DDA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747D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34A84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778C"/>
    <w:rsid w:val="00AE60AF"/>
    <w:rsid w:val="00AE63C7"/>
    <w:rsid w:val="00AF1473"/>
    <w:rsid w:val="00AF20B4"/>
    <w:rsid w:val="00AF3358"/>
    <w:rsid w:val="00B0025C"/>
    <w:rsid w:val="00B0534A"/>
    <w:rsid w:val="00B06DD2"/>
    <w:rsid w:val="00B17F8F"/>
    <w:rsid w:val="00B249A2"/>
    <w:rsid w:val="00B261E5"/>
    <w:rsid w:val="00B267DF"/>
    <w:rsid w:val="00B36D89"/>
    <w:rsid w:val="00B47D1E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A5EF9"/>
    <w:rsid w:val="00BB6DBC"/>
    <w:rsid w:val="00BB7D4C"/>
    <w:rsid w:val="00BC097E"/>
    <w:rsid w:val="00BD1C8A"/>
    <w:rsid w:val="00BD2654"/>
    <w:rsid w:val="00BD2A3F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4CCC"/>
    <w:rsid w:val="00C34D56"/>
    <w:rsid w:val="00C35E67"/>
    <w:rsid w:val="00C376DA"/>
    <w:rsid w:val="00C42BD1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B7DEB"/>
    <w:rsid w:val="00CC0C03"/>
    <w:rsid w:val="00CC19A5"/>
    <w:rsid w:val="00CC1E02"/>
    <w:rsid w:val="00CC39AD"/>
    <w:rsid w:val="00CE2B5E"/>
    <w:rsid w:val="00CE3F66"/>
    <w:rsid w:val="00CF0D6F"/>
    <w:rsid w:val="00CF2019"/>
    <w:rsid w:val="00CF22C1"/>
    <w:rsid w:val="00D07ACA"/>
    <w:rsid w:val="00D15F33"/>
    <w:rsid w:val="00D160F7"/>
    <w:rsid w:val="00D30B3F"/>
    <w:rsid w:val="00D3457D"/>
    <w:rsid w:val="00D34ED3"/>
    <w:rsid w:val="00D37140"/>
    <w:rsid w:val="00D40097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91726"/>
    <w:rsid w:val="00D97B12"/>
    <w:rsid w:val="00DA28CA"/>
    <w:rsid w:val="00DA3807"/>
    <w:rsid w:val="00DB12D2"/>
    <w:rsid w:val="00DB481E"/>
    <w:rsid w:val="00DB69C2"/>
    <w:rsid w:val="00DC2F61"/>
    <w:rsid w:val="00DC4FDF"/>
    <w:rsid w:val="00DC6167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438D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2378"/>
    <w:rsid w:val="00F33D24"/>
    <w:rsid w:val="00F36CCA"/>
    <w:rsid w:val="00F46C92"/>
    <w:rsid w:val="00F50FA1"/>
    <w:rsid w:val="00F52026"/>
    <w:rsid w:val="00F52E0D"/>
    <w:rsid w:val="00F55CD9"/>
    <w:rsid w:val="00F57299"/>
    <w:rsid w:val="00F71207"/>
    <w:rsid w:val="00F717BF"/>
    <w:rsid w:val="00F71859"/>
    <w:rsid w:val="00F743A6"/>
    <w:rsid w:val="00F80A38"/>
    <w:rsid w:val="00F862DA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71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4D17F7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4D17F7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29</TotalTime>
  <Pages>1</Pages>
  <Words>5864</Words>
  <Characters>33427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Алиса2</cp:lastModifiedBy>
  <cp:revision>17</cp:revision>
  <dcterms:created xsi:type="dcterms:W3CDTF">2019-09-28T07:17:00Z</dcterms:created>
  <dcterms:modified xsi:type="dcterms:W3CDTF">2021-10-04T15:13:00Z</dcterms:modified>
</cp:coreProperties>
</file>